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d8cc6c1" w14:textId="d8cc6c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E87739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4311C">
        <w:rPr>
          <w:rFonts w:ascii="Times New Roman" w:hAnsi="Times New Roman"/>
        </w:rPr>
        <w:t>24</w:t>
      </w:r>
      <w:r>
        <w:rPr>
          <w:rFonts w:ascii="Times New Roman" w:hAnsi="Times New Roman"/>
        </w:rPr>
        <w:t>. siječnja 20</w:t>
      </w:r>
      <w:r w:rsidR="0054311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4311C">
      <w:pPr>
        <w:jc w:val="center"/>
        <w:rPr>
          <w:rFonts w:ascii="Times New Roman" w:hAnsi="Times New Roman"/>
          <w:b/>
        </w:rPr>
      </w:pPr>
      <w:r w:rsidRPr="0054311C">
        <w:rPr>
          <w:rFonts w:ascii="Times New Roman" w:hAnsi="Times New Roman"/>
          <w:b/>
        </w:rPr>
        <w:t xml:space="preserve">SLANI VAL </w:t>
      </w:r>
      <w:proofErr w:type="spellStart"/>
      <w:r w:rsidRPr="0054311C">
        <w:rPr>
          <w:rFonts w:ascii="Times New Roman" w:hAnsi="Times New Roman"/>
          <w:b/>
        </w:rPr>
        <w:t>j.d.o.o</w:t>
      </w:r>
      <w:proofErr w:type="spellEnd"/>
      <w:r w:rsidRPr="0054311C">
        <w:rPr>
          <w:rFonts w:ascii="Times New Roman" w:hAnsi="Times New Roman"/>
          <w:b/>
        </w:rPr>
        <w:t xml:space="preserve">. Novigrad, </w:t>
      </w:r>
      <w:proofErr w:type="spellStart"/>
      <w:r w:rsidRPr="0054311C">
        <w:rPr>
          <w:rFonts w:ascii="Times New Roman" w:hAnsi="Times New Roman"/>
          <w:b/>
        </w:rPr>
        <w:t>Antenal</w:t>
      </w:r>
      <w:proofErr w:type="spellEnd"/>
      <w:r w:rsidRPr="0054311C">
        <w:rPr>
          <w:rFonts w:ascii="Times New Roman" w:hAnsi="Times New Roman"/>
          <w:b/>
        </w:rPr>
        <w:t xml:space="preserve">, Stancija </w:t>
      </w:r>
      <w:proofErr w:type="spellStart"/>
      <w:r w:rsidRPr="0054311C">
        <w:rPr>
          <w:rFonts w:ascii="Times New Roman" w:hAnsi="Times New Roman"/>
          <w:b/>
        </w:rPr>
        <w:t>Rosello</w:t>
      </w:r>
      <w:proofErr w:type="spellEnd"/>
      <w:r w:rsidRPr="0054311C">
        <w:rPr>
          <w:rFonts w:ascii="Times New Roman" w:hAnsi="Times New Roman"/>
          <w:b/>
        </w:rPr>
        <w:t xml:space="preserve"> 30 A, OIB: 80492126315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54311C">
        <w:rPr>
          <w:rFonts w:ascii="Times New Roman" w:hAnsi="Times New Roman"/>
        </w:rPr>
        <w:t>8,30</w:t>
      </w:r>
      <w:r>
        <w:rPr>
          <w:rFonts w:ascii="Times New Roman" w:hAnsi="Times New Roman"/>
        </w:rPr>
        <w:t xml:space="preserve"> sati</w:t>
      </w:r>
    </w:p>
    <w:p w:rsidR="004F3811" w:rsidP="00E87739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F65002" w:rsidP="00F65002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27. prosinca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</w:t>
      </w:r>
      <w:r w:rsidR="00F65002">
        <w:rPr>
          <w:rFonts w:ascii="Times New Roman" w:hAnsi="Times New Roman"/>
        </w:rPr>
        <w:t>a sa oglasne ploče je skinuto 3. siječnja 2020. po proteku 8 dana, pa se dostava smatra uredno obavljenom istekom osmog dana od dana objave, sukladno čl. 12. st. 1. Stečajnog zakona.</w:t>
      </w:r>
    </w:p>
    <w:p w:rsidR="00F65002" w:rsidP="00F65002" w:rsidRDefault="00F65002">
      <w:pPr>
        <w:ind w:right="-288" w:firstLine="705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4311C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. </w:t>
      </w:r>
      <w:r w:rsidR="0054311C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54311C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54311C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54311C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4311C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54311C">
        <w:rPr>
          <w:rFonts w:ascii="Times New Roman" w:hAnsi="Times New Roman"/>
        </w:rPr>
        <w:t>34.662,81</w:t>
      </w:r>
      <w:r>
        <w:rPr>
          <w:rFonts w:ascii="Times New Roman" w:hAnsi="Times New Roman"/>
        </w:rPr>
        <w:t xml:space="preserve"> kn. </w:t>
      </w:r>
      <w:r w:rsidR="00D71543">
        <w:rPr>
          <w:rFonts w:ascii="Times New Roman" w:hAnsi="Times New Roman"/>
        </w:rPr>
        <w:t xml:space="preserve">Na dan održavanja ročišta račun dužnika je i dalje u blokadi na iznos od  </w:t>
      </w:r>
      <w:r w:rsidR="00A86DEA">
        <w:rPr>
          <w:rFonts w:ascii="Times New Roman" w:hAnsi="Times New Roman"/>
        </w:rPr>
        <w:t xml:space="preserve">26.043,99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E87739" w:rsidP="001A18A5" w:rsidRDefault="00E87739">
      <w:pPr>
        <w:ind w:right="-288"/>
        <w:jc w:val="both"/>
        <w:rPr>
          <w:rFonts w:ascii="Times New Roman" w:hAnsi="Times New Roman"/>
        </w:rPr>
      </w:pPr>
    </w:p>
    <w:p w:rsidR="00E87739" w:rsidP="001A18A5" w:rsidRDefault="00E87739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Utvrđuje se da je </w:t>
      </w:r>
      <w:proofErr w:type="spellStart"/>
      <w:r>
        <w:rPr>
          <w:rFonts w:ascii="Times New Roman" w:hAnsi="Times New Roman"/>
        </w:rPr>
        <w:t>zz</w:t>
      </w:r>
      <w:proofErr w:type="spellEnd"/>
      <w:r>
        <w:rPr>
          <w:rFonts w:ascii="Times New Roman" w:hAnsi="Times New Roman"/>
        </w:rPr>
        <w:t xml:space="preserve"> dužnika 3. siječnja 2020. telefonskim putem kontaktirao sud i zatražio odgodu ročišta, navodeći da je iznos blokade smanjen i da će ostatak biti plaćen unutar 30-60 dana.</w:t>
      </w:r>
    </w:p>
    <w:p w:rsidR="004F3811" w:rsidP="00E87739" w:rsidRDefault="004F3811">
      <w:pPr>
        <w:ind w:right="-288"/>
        <w:jc w:val="both"/>
        <w:rPr>
          <w:rFonts w:ascii="Times New Roman" w:hAnsi="Times New Roman"/>
        </w:rPr>
      </w:pPr>
    </w:p>
    <w:p w:rsidR="004F3811" w:rsidP="00E87739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Pr="00E87739" w:rsidR="00E87739" w:rsidP="001A2D10" w:rsidRDefault="00E87739">
      <w:pPr>
        <w:rPr>
          <w:rFonts w:ascii="Times New Roman" w:hAnsi="Times New Roman"/>
        </w:rPr>
      </w:pPr>
    </w:p>
    <w:p w:rsidRPr="00E87739" w:rsidR="00E87739" w:rsidP="001A2D10" w:rsidRDefault="00E87739">
      <w:pPr>
        <w:jc w:val="both"/>
        <w:rPr>
          <w:rFonts w:ascii="Times New Roman" w:hAnsi="Times New Roman"/>
        </w:rPr>
      </w:pPr>
      <w:r w:rsidRPr="00E87739">
        <w:rPr>
          <w:rFonts w:ascii="Times New Roman" w:hAnsi="Times New Roman"/>
        </w:rPr>
        <w:tab/>
        <w:t xml:space="preserve">Današnje ročište se odgađa te se istovremeno zakazuje iduće ročište za DAN 13. ožujak 2020. u 9,10 SATI. </w:t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54311C">
        <w:rPr>
          <w:rFonts w:ascii="Times New Roman" w:hAnsi="Times New Roman"/>
        </w:rPr>
        <w:t>08:35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E87739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="00E87739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      Zapisničar</w:t>
      </w:r>
    </w:p>
    <w:sectPr w:rsidRPr="004F3811" w:rsidR="0097467C" w:rsidSect="00E87739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73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54311C" w:rsidP="0054311C" w:rsidRDefault="0054311C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St-341/2019-8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4311C">
      <w:rPr>
        <w:sz w:val="22"/>
        <w:szCs w:val="22"/>
      </w:rPr>
      <w:t>4 St-341/2019-8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4311C"/>
    <w:rsid w:val="00576B3E"/>
    <w:rsid w:val="005A3F55"/>
    <w:rsid w:val="005B5419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29"/>
    <w:rsid w:val="00963B1D"/>
    <w:rsid w:val="009732C9"/>
    <w:rsid w:val="0097467C"/>
    <w:rsid w:val="009C512A"/>
    <w:rsid w:val="009F687B"/>
    <w:rsid w:val="00A61E53"/>
    <w:rsid w:val="00A73FBB"/>
    <w:rsid w:val="00A830AE"/>
    <w:rsid w:val="00A86DEA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1543"/>
    <w:rsid w:val="00DF0331"/>
    <w:rsid w:val="00E3781E"/>
    <w:rsid w:val="00E51C1E"/>
    <w:rsid w:val="00E87739"/>
    <w:rsid w:val="00F54B6C"/>
    <w:rsid w:val="00F650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FF6A2B2-4107-48D9-AF33-6E7F3201744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B54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54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541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541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541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2020.</izvorni_sadrzaj>
    <derivirana_varijabla naziv="DomainObject.StvarniPocetakDatum_1">24. siječnja 2020.</derivirana_varijabla>
  </DomainObject.StvarniPocetakDatum>
  <DomainObject.StvarniZavrsetakDatum>
    <izvorni_sadrzaj>24. siječnja 2020.</izvorni_sadrzaj>
    <derivirana_varijabla naziv="DomainObject.StvarniZavrsetakDatum_1">24. siječnja 2020.</derivirana_varijabla>
  </DomainObject.StvarniZavrsetakDatum>
  <DomainObject.PlaniraniZavrsetakDatum>
    <izvorni_sadrzaj>24. siječnja 2020.</izvorni_sadrzaj>
    <derivirana_varijabla naziv="DomainObject.PlaniraniZavrsetakDatum_1">24. siječnja 2020.</derivirana_varijabla>
  </DomainObject.PlaniraniZavrsetakDatum>
  <DomainObject.PlaniraniPocetakDatum>
    <izvorni_sadrzaj>24. siječnja 2020.</izvorni_sadrzaj>
    <derivirana_varijabla naziv="DomainObject.PlaniraniPocetakDatum_1">24. siječnja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2020.</izvorni_sadrzaj>
    <derivirana_varijabla naziv="DomainObject.Zapisnik.DatumKreiranja_1">24.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St-341/2019-8</izvorni_sadrzaj>
    <derivirana_varijabla naziv="DomainObject.Zapisnik.Oznaka_1">St-341/2019-8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rujna 2019.</izvorni_sadrzaj>
    <derivirana_varijabla naziv="DomainObject.Predmet.DatumIzradeOptuznogAkta_1">26. rujna 2019.</derivirana_varijabla>
  </DomainObject.Predmet.DatumIzradeOptuznogAkta>
  <DomainObject.Predmet.DatumIzradeOptuznogAktaFormated>
    <izvorni_sadrzaj>26.9.2019.</izvorni_sadrzaj>
    <derivirana_varijabla naziv="DomainObject.Predmet.DatumIzradeOptuznogAktaFormated_1">26.9.2019.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St-341/2019</izvorni_sadrzaj>
    <derivirana_varijabla naziv="DomainObject.Predmet.OznakaBroj_1">St-341/2019</derivirana_varijabla>
  </DomainObject.Predmet.OznakaBroj>
  <DomainObject.Predmet.OznakaBrojOptuznogAkta>
    <izvorni_sadrzaj>04-06-19-4172</izvorni_sadrzaj>
    <derivirana_varijabla naziv="DomainObject.Predmet.OznakaBrojOptuznogAkta_1">04-06-19-4172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SLANI VAL j.d.o.o. NOVIGRAD zastupanog po punomoćniku Igor Korunić</izvorni_sadrzaj>
    <derivirana_varijabla naziv="DomainObject.Predmet.ProtustrankaFormated_1">  SLANI VAL j.d.o.o. NOVIGRAD zastupanog po punomoćniku Igor Korunić</derivirana_varijabla>
  </DomainObject.Predmet.ProtustrankaFormated>
  <DomainObject.Predmet.ProtustrankaFormatedOIB>
    <izvorni_sadrzaj>  SLANI VAL j.d.o.o. NOVIGRAD, OIB 80492126315 zastupanog po punomoćniku Igor Korunić</izvorni_sadrzaj>
    <derivirana_varijabla naziv="DomainObject.Predmet.ProtustrankaFormatedOIB_1">  SLANI VAL j.d.o.o. NOVIGRAD, OIB 80492126315 zastupanog po punomoćniku Igor Korunić</derivirana_varijabla>
  </DomainObject.Predmet.ProtustrankaFormatedOIB>
  <DomainObject.Predmet.ProtustrankaFormatedWithAdress>
    <izvorni_sadrzaj> SLANI VAL j.d.o.o. NOVIGRAD, Antenal, Stancija Rosello 30 A, 52466 Novigrad zastupanog po punomoćniku Igor Korunić</izvorni_sadrzaj>
    <derivirana_varijabla naziv="DomainObject.Predmet.ProtustrankaFormatedWithAdress_1"> SLANI VAL j.d.o.o. NOVIGRAD, Antenal, Stancija Rosello 30 A, 52466 Novigrad zastupanog po punomoćniku Igor Korunić</derivirana_varijabla>
  </DomainObject.Predmet.ProtustrankaFormatedWithAdress>
  <DomainObject.Predmet.ProtustrankaFormatedWithAdressOIB>
    <izvorni_sadrzaj> SLANI VAL j.d.o.o. NOVIGRAD, OIB 80492126315, Antenal, Stancija Rosello 30 A, 52466 Novigrad zastupanog po punomoćniku Igor Korunić</izvorni_sadrzaj>
    <derivirana_varijabla naziv="DomainObject.Predmet.ProtustrankaFormatedWithAdressOIB_1"> SLANI VAL j.d.o.o. NOVIGRAD, OIB 80492126315, Antenal, Stancija Rosello 30 A, 52466 Novigrad zastupanog po punomoćniku Igor Korunić</derivirana_varijabla>
  </DomainObject.Predmet.ProtustrankaFormatedWithAdressOIB>
  <DomainObject.Predmet.ProtustrankaWithAdress>
    <izvorni_sadrzaj>SLANI VAL j.d.o.o. NOVIGRAD Antenal, Stancija Rosello 30 A, 52466 Novigrad</izvorni_sadrzaj>
    <derivirana_varijabla naziv="DomainObject.Predmet.ProtustrankaWithAdress_1">SLANI VAL j.d.o.o. NOVIGRAD Antenal, Stancija Rosello 30 A, 52466 Novigrad</derivirana_varijabla>
  </DomainObject.Predmet.ProtustrankaWithAdress>
  <DomainObject.Predmet.ProtustrankaWithAdressOIB>
    <izvorni_sadrzaj>SLANI VAL j.d.o.o. NOVIGRAD, OIB 80492126315, Antenal, Stancija Rosello 30 A, 52466 Novigrad</izvorni_sadrzaj>
    <derivirana_varijabla naziv="DomainObject.Predmet.ProtustrankaWithAdressOIB_1">SLANI VAL j.d.o.o. NOVIGRAD, OIB 80492126315, Antenal, Stancija Rosello 30 A, 52466 Novigrad</derivirana_varijabla>
  </DomainObject.Predmet.ProtustrankaWithAdressOIB>
  <DomainObject.Predmet.ProtustrankaNazivFormated>
    <izvorni_sadrzaj>SLANI VAL j.d.o.o. NOVIGRAD</izvorni_sadrzaj>
    <derivirana_varijabla naziv="DomainObject.Predmet.ProtustrankaNazivFormated_1">SLANI VAL j.d.o.o. NOVIGRAD</derivirana_varijabla>
  </DomainObject.Predmet.ProtustrankaNazivFormated>
  <DomainObject.Predmet.ProtustrankaNazivFormatedOIB>
    <izvorni_sadrzaj>SLANI VAL j.d.o.o. NOVIGRAD, OIB 80492126315</izvorni_sadrzaj>
    <derivirana_varijabla naziv="DomainObject.Predmet.ProtustrankaNazivFormatedOIB_1">SLANI VAL j.d.o.o. NOVIGRAD, OIB 80492126315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34662.81</izvorni_sadrzaj>
    <derivirana_varijabla naziv="DomainObject.Predmet.TrenutnaVrijednost_1">34662.81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SLANI VAL j.d.o.o. NOVIGRAD zastupanog po punomoćniku Igor Korunić</item>
    </izvorni_sadrzaj>
    <derivirana_varijabla naziv="DomainObject.Predmet.ProtuStrankaListFormated_1">
      <item>SLANI VAL j.d.o.o. NOVIGRAD zastupanog po punomoćniku Igor Korunić</item>
    </derivirana_varijabla>
  </DomainObject.Predmet.ProtuStrankaListFormated>
  <DomainObject.Predmet.ProtuStrankaListFormatedOIB>
    <izvorni_sadrzaj>
      <item>SLANI VAL j.d.o.o. NOVIGRAD, OIB 80492126315 zastupanog po punomoćniku Igor Korunić</item>
    </izvorni_sadrzaj>
    <derivirana_varijabla naziv="DomainObject.Predmet.ProtuStrankaListFormatedOIB_1">
      <item>SLANI VAL j.d.o.o. NOVIGRAD, OIB 80492126315 zastupanog po punomoćniku Igor Korunić</item>
    </derivirana_varijabla>
  </DomainObject.Predmet.ProtuStrankaListFormatedOIB>
  <DomainObject.Predmet.ProtuStrankaListFormatedWithAdress>
    <izvorni_sadrzaj>
      <item>SLANI VAL j.d.o.o. NOVIGRAD, Antenal, Stancija Rosello 30 A, 52466 Novigrad zastupanog po punomoćniku Igor Korunić</item>
    </izvorni_sadrzaj>
    <derivirana_varijabla naziv="DomainObject.Predmet.ProtuStrankaListFormatedWithAdress_1">
      <item>SLANI VAL j.d.o.o. NOVIGRAD, Antenal, Stancija Rosello 30 A, 52466 Novigrad zastupanog po punomoćniku Igor Korunić</item>
    </derivirana_varijabla>
  </DomainObject.Predmet.ProtuStrankaListFormatedWithAdress>
  <DomainObject.Predmet.ProtuStrankaListFormatedWithAdressOIB>
    <izvorni_sadrzaj>
      <item>SLANI VAL j.d.o.o. NOVIGRAD, OIB 80492126315, Antenal, Stancija Rosello 30 A, 52466 Novigrad zastupanog po punomoćniku Igor Korunić</item>
    </izvorni_sadrzaj>
    <derivirana_varijabla naziv="DomainObject.Predmet.ProtuStrankaListFormatedWithAdressOIB_1">
      <item>SLANI VAL j.d.o.o. NOVIGRAD, OIB 80492126315, Antenal, Stancija Rosello 30 A, 52466 Novigrad zastupanog po punomoćniku Igor Korunić</item>
    </derivirana_varijabla>
  </DomainObject.Predmet.ProtuStrankaListFormatedWithAdressOIB>
  <DomainObject.Predmet.ProtuStrankaListNazivFormated>
    <izvorni_sadrzaj>
      <item>SLANI VAL j.d.o.o. NOVIGRAD</item>
    </izvorni_sadrzaj>
    <derivirana_varijabla naziv="DomainObject.Predmet.ProtuStrankaListNazivFormated_1">
      <item>SLANI VAL j.d.o.o. NOVIGRAD</item>
    </derivirana_varijabla>
  </DomainObject.Predmet.ProtuStrankaListNazivFormated>
  <DomainObject.Predmet.ProtuStrankaListNazivFormatedOIB>
    <izvorni_sadrzaj>
      <item>SLANI VAL j.d.o.o. NOVIGRAD, OIB 80492126315</item>
    </izvorni_sadrzaj>
    <derivirana_varijabla naziv="DomainObject.Predmet.ProtuStrankaListNazivFormatedOIB_1">
      <item>SLANI VAL j.d.o.o. NOVIGRAD, OIB 80492126315</item>
    </derivirana_varijabla>
  </DomainObject.Predmet.ProtuStrankaListNazivFormatedOIB>
  <DomainObject.Predmet.OstaliListFormated>
    <izvorni_sadrzaj>
      <item>Igor Korunić punomoćnik sudionika u postupku SLANI VAL j.d.o.o. NOVIGRAD</item>
    </izvorni_sadrzaj>
    <derivirana_varijabla naziv="DomainObject.Predmet.OstaliListFormated_1">
      <item>Igor Korunić punomoćnik sudionika u postupku SLANI VAL j.d.o.o. NOVIGRAD</item>
    </derivirana_varijabla>
  </DomainObject.Predmet.OstaliListFormated>
  <DomainObject.Predmet.OstaliListFormatedOIB>
    <izvorni_sadrzaj>
      <item>Igor Korunić, OIB 99668226866 punomoćnik sudionika u postupku SLANI VAL j.d.o.o. NOVIGRAD</item>
    </izvorni_sadrzaj>
    <derivirana_varijabla naziv="DomainObject.Predmet.OstaliListFormatedOIB_1">
      <item>Igor Korunić, OIB 99668226866 punomoćnik sudionika u postupku SLANI VAL j.d.o.o. NOVIGRAD</item>
    </derivirana_varijabla>
  </DomainObject.Predmet.OstaliListFormatedOIB>
  <DomainObject.Predmet.OstaliListFormatedWithAdress>
    <izvorni_sadrzaj>
      <item>Igor Korunić, Dr.vinka Žganca 14, 40315 Vratišinec punomoćnik sudionika u postupku SLANI VAL j.d.o.o. NOVIGRAD</item>
    </izvorni_sadrzaj>
    <derivirana_varijabla naziv="DomainObject.Predmet.OstaliListFormatedWithAdress_1">
      <item>Igor Korunić, Dr.vinka Žganca 14, 40315 Vratišinec punomoćnik sudionika u postupku SLANI VAL j.d.o.o. NOVIGRAD</item>
    </derivirana_varijabla>
  </DomainObject.Predmet.OstaliListFormatedWithAdress>
  <DomainObject.Predmet.OstaliListFormatedWithAdressOIB>
    <izvorni_sadrzaj>
      <item>Igor Korunić, OIB 99668226866, Dr.vinka Žganca 14, 40315 Vratišinec punomoćnik sudionika u postupku SLANI VAL j.d.o.o. NOVIGRAD</item>
    </izvorni_sadrzaj>
    <derivirana_varijabla naziv="DomainObject.Predmet.OstaliListFormatedWithAdressOIB_1">
      <item>Igor Korunić, OIB 99668226866, Dr.vinka Žganca 14, 40315 Vratišinec punomoćnik sudionika u postupku SLANI VAL j.d.o.o. NOVIGRAD</item>
    </derivirana_varijabla>
  </DomainObject.Predmet.OstaliListFormatedWithAdressOIB>
  <DomainObject.Predmet.OstaliListNazivFormated>
    <izvorni_sadrzaj>
      <item>Igor Korunić</item>
    </izvorni_sadrzaj>
    <derivirana_varijabla naziv="DomainObject.Predmet.OstaliListNazivFormated_1">
      <item>Igor Korunić</item>
    </derivirana_varijabla>
  </DomainObject.Predmet.OstaliListNazivFormated>
  <DomainObject.Predmet.OstaliListNazivFormatedOIB>
    <izvorni_sadrzaj>
      <item>Igor Korunić, OIB 99668226866</item>
    </izvorni_sadrzaj>
    <derivirana_varijabla naziv="DomainObject.Predmet.OstaliListNazivFormatedOIB_1">
      <item>Igor Korunić, OIB 99668226866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2020.</izvorni_sadrzaj>
    <derivirana_varijabla naziv="DomainObject.Datum_1">24. siječnja 2020.</derivirana_varijabla>
  </DomainObject.Datum>
  <DomainObject.PoslovniBrojDokumenta>
    <izvorni_sadrzaj>St-341/2019-8</izvorni_sadrzaj>
    <derivirana_varijabla naziv="DomainObject.PoslovniBrojDokumenta_1">St-341/2019-8</derivirana_varijabla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SLANI VAL j.d.o.o. NOVIGRAD</izvorni_sadrzaj>
    <derivirana_varijabla naziv="DomainObject.Predmet.ProtustrankaIDrugi_1">SLANI VAL j.d.o.o. NOVIGRAD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SLANI VAL j.d.o.o. NOVIGRAD, OIB 80492126315, Antenal, Stancija Rosello 30 A, 52466 Novigrad</izvorni_sadrzaj>
    <derivirana_varijabla naziv="DomainObject.Predmet.ProtustrankaIDrugiAdressOIB_1">SLANI VAL j.d.o.o. NOVIGRAD, OIB 80492126315, Antenal, Stancija Rosello 30 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SLANI VAL j.d.o.o. NOVIGRAD</item>
      <item>Financijska agencija, Podružnica Pula, PULA</item>
      <item>Igor Korunić</item>
    </izvorni_sadrzaj>
    <derivirana_varijabla naziv="DomainObject.Predmet.SudioniciListNaziv_1">
      <item>SLANI VAL j.d.o.o. NOVIGRAD</item>
      <item>Financijska agencija, Podružnica Pula, PULA</item>
      <item>Igor Korunić</item>
    </derivirana_varijabla>
  </DomainObject.Predmet.SudioniciListNaziv>
  <DomainObject.Predmet.SudioniciListAdressOIB>
    <izvorni_sadrzaj>
      <item>SLANI VAL j.d.o.o. NOVIGRAD, OIB 80492126315, Antenal, Stancija Rosello 30 A,52466 Novigrad</item>
      <item>Financijska agencija, Podružnica Pula, PULA, OIB 85821130368, GIARDINI 5,52100 Pula</item>
      <item>Igor Korunić, OIB 99668226866, Dr.vinka Žganca 14,40315 Vratišinec</item>
    </izvorni_sadrzaj>
    <derivirana_varijabla naziv="DomainObject.Predmet.SudioniciListAdressOIB_1">
      <item>SLANI VAL j.d.o.o. NOVIGRAD, OIB 80492126315, Antenal, Stancija Rosello 30 A,52466 Novigrad</item>
      <item>Financijska agencija, Podružnica Pula, PULA, OIB 85821130368, GIARDINI 5,52100 Pula</item>
      <item>Igor Korunić, OIB 99668226866, Dr.vinka Žganca 14,40315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80492126315</item>
      <item>, OIB 85821130368</item>
      <item>, OIB 99668226866</item>
    </izvorni_sadrzaj>
    <derivirana_varijabla naziv="DomainObject.Predmet.SudioniciListNazivOIB_1">
      <item>, OIB 80492126315</item>
      <item>, OIB 85821130368</item>
      <item>, OIB 99668226866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D8A6F-FBFF-4E24-A767-8DEDCF36EDC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293</properties:Words>
  <properties:Characters>1568</properties:Characters>
  <properties:Lines>51</properties:Lines>
  <properties:Paragraphs>24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1933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2020-01-23T11:58:00Z</dcterms:created>
  <dc:creator>epincin</dc:creator>
  <cp:lastModifiedBy>Sanja Prodan</cp:lastModifiedBy>
  <cp:lastPrinted>2015-12-17T09:17:00Z</cp:lastPrinted>
  <dcterms:modified xmlns:xsi="http://www.w3.org/2001/XMLSchema-instance" xsi:type="dcterms:W3CDTF">2020-01-24T07:49:00Z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St-341/2019-8 / Zapisnik - Ročište radi rasprave o uvjetima za otvaranje steč. post. (St-341-2019-8-SLANI VAL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